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4c69742" w14:textId="4c69742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054E4C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54E4C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54E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54E4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54E4C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54E4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54E4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A4291-433E-40BE-9D73-3275D8DD21B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Jadranka Lukačić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